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E87E6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d.1427-8)</w:t>
      </w:r>
    </w:p>
    <w:p w14:paraId="4AE05C65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Bushey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1C45605E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8EA92D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FCF192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Clemence(q.v.)</w:t>
      </w:r>
    </w:p>
    <w:p w14:paraId="3DCC6028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6491AA95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Nicholas(q.v.).   (ibid.)</w:t>
      </w:r>
    </w:p>
    <w:p w14:paraId="4349FDFB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15696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36826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Oct.1427</w:t>
      </w:r>
      <w:r>
        <w:rPr>
          <w:rFonts w:ascii="Times New Roman" w:hAnsi="Times New Roman" w:cs="Times New Roman"/>
          <w:sz w:val="24"/>
          <w:szCs w:val="24"/>
        </w:rPr>
        <w:tab/>
        <w:t>He made his Will.    (ibid.)</w:t>
      </w:r>
    </w:p>
    <w:p w14:paraId="3C3F415D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Jan.1428</w:t>
      </w:r>
      <w:r>
        <w:rPr>
          <w:rFonts w:ascii="Times New Roman" w:hAnsi="Times New Roman" w:cs="Times New Roman"/>
          <w:sz w:val="24"/>
          <w:szCs w:val="24"/>
        </w:rPr>
        <w:tab/>
        <w:t>His Will was proved.    (ibid.)</w:t>
      </w:r>
    </w:p>
    <w:p w14:paraId="61BB522B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C1D1A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05545A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Clemence and Nicholas.    (ibid.)</w:t>
      </w:r>
    </w:p>
    <w:p w14:paraId="3881B55F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Supervisor:  </w:t>
      </w:r>
      <w:proofErr w:type="gramStart"/>
      <w:r>
        <w:rPr>
          <w:rFonts w:ascii="Times New Roman" w:hAnsi="Times New Roman" w:cs="Times New Roman"/>
          <w:sz w:val="24"/>
          <w:szCs w:val="24"/>
        </w:rPr>
        <w:t>sir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Bushey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6317CB96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A1DAC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123B5" w14:textId="77777777" w:rsidR="00376C10" w:rsidRDefault="00376C10" w:rsidP="00376C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7541F9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6F262" w14:textId="77777777" w:rsidR="00376C10" w:rsidRDefault="00376C10" w:rsidP="009139A6">
      <w:r>
        <w:separator/>
      </w:r>
    </w:p>
  </w:endnote>
  <w:endnote w:type="continuationSeparator" w:id="0">
    <w:p w14:paraId="765DA5C8" w14:textId="77777777" w:rsidR="00376C10" w:rsidRDefault="00376C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59F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823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7A6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7CC81" w14:textId="77777777" w:rsidR="00376C10" w:rsidRDefault="00376C10" w:rsidP="009139A6">
      <w:r>
        <w:separator/>
      </w:r>
    </w:p>
  </w:footnote>
  <w:footnote w:type="continuationSeparator" w:id="0">
    <w:p w14:paraId="7601E117" w14:textId="77777777" w:rsidR="00376C10" w:rsidRDefault="00376C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C8E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A39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ED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C10"/>
    <w:rsid w:val="000666E0"/>
    <w:rsid w:val="002510B7"/>
    <w:rsid w:val="00376C10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06F20"/>
  <w15:chartTrackingRefBased/>
  <w15:docId w15:val="{EBF7715D-03F4-4836-B747-C20848B0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2021-04-05T16:13:00Z</dcterms:created>
  <dcterms:modified xsi:type="dcterms:W3CDTF">2021-04-05T16:14:00Z</dcterms:modified>
</cp:coreProperties>
</file>